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096B4246"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w:t>
      </w:r>
      <w:r w:rsidR="00F94DD8" w:rsidRPr="00610FC8">
        <w:rPr>
          <w:rFonts w:ascii="Arial" w:hAnsi="Arial" w:cs="Arial"/>
          <w:b/>
          <w:sz w:val="22"/>
          <w:szCs w:val="22"/>
        </w:rPr>
        <w:t>12</w:t>
      </w:r>
      <w:r w:rsidR="00F94DD8">
        <w:rPr>
          <w:rFonts w:ascii="Arial" w:hAnsi="Arial" w:cs="Arial"/>
          <w:b/>
          <w:sz w:val="22"/>
          <w:szCs w:val="22"/>
        </w:rPr>
        <w:t>6</w:t>
      </w:r>
      <w:r w:rsidRPr="00610FC8">
        <w:rPr>
          <w:rFonts w:ascii="Arial" w:hAnsi="Arial" w:cs="Arial"/>
          <w:b/>
          <w:sz w:val="22"/>
          <w:szCs w:val="22"/>
        </w:rPr>
        <w:tab/>
        <w:t>S3-2</w:t>
      </w:r>
      <w:r w:rsidR="00591F48">
        <w:rPr>
          <w:rFonts w:ascii="Arial" w:hAnsi="Arial" w:cs="Arial"/>
          <w:b/>
          <w:sz w:val="22"/>
          <w:szCs w:val="22"/>
        </w:rPr>
        <w:t>6</w:t>
      </w:r>
      <w:r w:rsidR="00336722">
        <w:rPr>
          <w:rFonts w:ascii="Arial" w:hAnsi="Arial" w:cs="Arial"/>
          <w:b/>
          <w:sz w:val="22"/>
          <w:szCs w:val="22"/>
        </w:rPr>
        <w:t>0610</w:t>
      </w:r>
    </w:p>
    <w:p w14:paraId="2CEEC297" w14:textId="231AC85C" w:rsidR="00CC4471" w:rsidRPr="00610FC8" w:rsidRDefault="00F94DD8" w:rsidP="00610FC8">
      <w:pPr>
        <w:pStyle w:val="CRCoverPage"/>
        <w:outlineLvl w:val="0"/>
        <w:rPr>
          <w:b/>
          <w:bCs/>
          <w:noProof/>
          <w:sz w:val="24"/>
        </w:rPr>
      </w:pPr>
      <w:r w:rsidRPr="00F94DD8">
        <w:rPr>
          <w:rFonts w:cs="Arial"/>
          <w:b/>
          <w:bCs/>
          <w:sz w:val="22"/>
          <w:szCs w:val="22"/>
        </w:rPr>
        <w:t>Goa, India, 9 – 13 February 2026</w:t>
      </w:r>
    </w:p>
    <w:p w14:paraId="3F54251B" w14:textId="5DC69359" w:rsidR="00C93D83" w:rsidRDefault="00C93D83" w:rsidP="004A28D7">
      <w:pPr>
        <w:pStyle w:val="CRCoverPage"/>
        <w:outlineLvl w:val="0"/>
        <w:rPr>
          <w:b/>
          <w:sz w:val="24"/>
        </w:rPr>
      </w:pP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3E90CC38"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91F48">
        <w:rPr>
          <w:rFonts w:ascii="Arial" w:hAnsi="Arial" w:cs="Arial"/>
          <w:b/>
          <w:bCs/>
          <w:lang w:val="en-US"/>
        </w:rPr>
        <w:t xml:space="preserve">SA#2 – KI#NEW - </w:t>
      </w:r>
      <w:r w:rsidR="001617BD">
        <w:rPr>
          <w:rFonts w:ascii="Arial" w:hAnsi="Arial" w:cs="Arial"/>
          <w:b/>
          <w:bCs/>
          <w:lang w:val="en-US"/>
        </w:rPr>
        <w:t>MAC CE security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6EF7763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1107E1">
        <w:rPr>
          <w:rFonts w:ascii="Arial" w:hAnsi="Arial" w:cs="Arial"/>
          <w:b/>
          <w:bCs/>
          <w:lang w:val="en-US"/>
        </w:rPr>
        <w:t>2</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5D67403C" w:rsidR="00C93D83" w:rsidRDefault="00D01B08">
      <w:pPr>
        <w:pBdr>
          <w:bottom w:val="single" w:sz="12" w:space="1" w:color="auto"/>
        </w:pBdr>
        <w:rPr>
          <w:lang w:val="en-US"/>
        </w:rPr>
      </w:pPr>
      <w:r>
        <w:rPr>
          <w:lang w:val="en-US"/>
        </w:rPr>
        <w:t xml:space="preserve">It is proposed to approve a new key issue </w:t>
      </w:r>
      <w:r w:rsidR="00AE01EE">
        <w:rPr>
          <w:lang w:val="en-US"/>
        </w:rPr>
        <w:t xml:space="preserve">on </w:t>
      </w:r>
      <w:r w:rsidR="006270F4">
        <w:rPr>
          <w:lang w:val="en-US"/>
        </w:rPr>
        <w:t>MAC CE security</w:t>
      </w:r>
      <w:r w:rsidR="00AE01EE">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1F1A5C9" w14:textId="77777777" w:rsidR="00FA6D20" w:rsidRPr="00B224C1" w:rsidRDefault="00FA6D20" w:rsidP="00FA6D20">
      <w:pPr>
        <w:keepNext/>
        <w:keepLines/>
        <w:pBdr>
          <w:top w:val="single" w:sz="12" w:space="3" w:color="auto"/>
        </w:pBdr>
        <w:spacing w:before="240"/>
        <w:ind w:left="1134" w:hanging="1134"/>
        <w:outlineLvl w:val="0"/>
        <w:rPr>
          <w:rFonts w:ascii="Arial" w:eastAsia="Times New Roman" w:hAnsi="Arial"/>
          <w:sz w:val="36"/>
        </w:rPr>
      </w:pPr>
      <w:bookmarkStart w:id="0" w:name="_Toc214824648"/>
      <w:bookmarkStart w:id="1" w:name="_Toc215057310"/>
      <w:r w:rsidRPr="00B224C1">
        <w:rPr>
          <w:rFonts w:ascii="Arial" w:eastAsia="Times New Roman" w:hAnsi="Arial"/>
          <w:sz w:val="36"/>
        </w:rPr>
        <w:t>2</w:t>
      </w:r>
      <w:r w:rsidRPr="00B224C1">
        <w:rPr>
          <w:rFonts w:ascii="Arial" w:eastAsia="Times New Roman" w:hAnsi="Arial"/>
          <w:sz w:val="36"/>
        </w:rPr>
        <w:tab/>
        <w:t>References</w:t>
      </w:r>
      <w:bookmarkEnd w:id="0"/>
      <w:bookmarkEnd w:id="1"/>
    </w:p>
    <w:p w14:paraId="6E71EBF4" w14:textId="77777777" w:rsidR="00FA6D20" w:rsidRPr="00B224C1" w:rsidRDefault="00FA6D20" w:rsidP="00FA6D20">
      <w:pPr>
        <w:rPr>
          <w:rFonts w:eastAsia="Times New Roman"/>
        </w:rPr>
      </w:pPr>
      <w:r w:rsidRPr="00B224C1">
        <w:rPr>
          <w:rFonts w:eastAsia="Times New Roman"/>
        </w:rPr>
        <w:t>The following documents contain provisions which, through reference in this text, constitute provisions of the present document.</w:t>
      </w:r>
    </w:p>
    <w:p w14:paraId="2375EAFA" w14:textId="77777777" w:rsidR="00FA6D20" w:rsidRPr="00B224C1" w:rsidRDefault="00FA6D20" w:rsidP="00FA6D20">
      <w:pPr>
        <w:ind w:left="568" w:hanging="284"/>
        <w:rPr>
          <w:rFonts w:ascii="CG Times (WN)" w:hAnsi="CG Times (WN)"/>
        </w:rPr>
      </w:pPr>
      <w:r w:rsidRPr="00B224C1">
        <w:rPr>
          <w:rFonts w:ascii="CG Times (WN)" w:hAnsi="CG Times (WN)"/>
        </w:rPr>
        <w:t>-</w:t>
      </w:r>
      <w:r w:rsidRPr="00B224C1">
        <w:rPr>
          <w:rFonts w:ascii="CG Times (WN)" w:hAnsi="CG Times (WN)"/>
        </w:rPr>
        <w:tab/>
        <w:t>References are either specific (identified by date of publication, edition number, version number, etc.) or non</w:t>
      </w:r>
      <w:r w:rsidRPr="00B224C1">
        <w:rPr>
          <w:rFonts w:ascii="CG Times (WN)" w:hAnsi="CG Times (WN)"/>
        </w:rPr>
        <w:noBreakHyphen/>
        <w:t>specific.</w:t>
      </w:r>
    </w:p>
    <w:p w14:paraId="7DC42BB1" w14:textId="77777777" w:rsidR="00FA6D20" w:rsidRPr="00B224C1" w:rsidRDefault="00FA6D20" w:rsidP="00FA6D20">
      <w:pPr>
        <w:ind w:left="568" w:hanging="284"/>
        <w:rPr>
          <w:rFonts w:ascii="CG Times (WN)" w:hAnsi="CG Times (WN)"/>
        </w:rPr>
      </w:pPr>
      <w:r w:rsidRPr="00B224C1">
        <w:rPr>
          <w:rFonts w:ascii="CG Times (WN)" w:hAnsi="CG Times (WN)"/>
        </w:rPr>
        <w:t>-</w:t>
      </w:r>
      <w:r w:rsidRPr="00B224C1">
        <w:rPr>
          <w:rFonts w:ascii="CG Times (WN)" w:hAnsi="CG Times (WN)"/>
        </w:rPr>
        <w:tab/>
        <w:t>For a specific reference, subsequent revisions do not apply.</w:t>
      </w:r>
    </w:p>
    <w:p w14:paraId="69CD3250" w14:textId="77777777" w:rsidR="00FA6D20" w:rsidRPr="00B224C1" w:rsidRDefault="00FA6D20" w:rsidP="00FA6D20">
      <w:pPr>
        <w:ind w:left="568" w:hanging="284"/>
        <w:rPr>
          <w:rFonts w:ascii="CG Times (WN)" w:hAnsi="CG Times (WN)"/>
        </w:rPr>
      </w:pPr>
      <w:r w:rsidRPr="00B224C1">
        <w:rPr>
          <w:rFonts w:ascii="CG Times (WN)" w:hAnsi="CG Times (WN)"/>
        </w:rPr>
        <w:t>-</w:t>
      </w:r>
      <w:r w:rsidRPr="00B224C1">
        <w:rPr>
          <w:rFonts w:ascii="CG Times (WN)" w:hAnsi="CG Times (WN)"/>
        </w:rPr>
        <w:tab/>
        <w:t>For a non-specific reference, the latest version applies. In the case of a reference to a 3GPP document (including a GSM document), a non-specific reference implicitly refers to the latest version of that document</w:t>
      </w:r>
      <w:r w:rsidRPr="00B224C1">
        <w:rPr>
          <w:rFonts w:ascii="CG Times (WN)" w:hAnsi="CG Times (WN)"/>
          <w:i/>
        </w:rPr>
        <w:t xml:space="preserve"> in the same Release as the present document</w:t>
      </w:r>
      <w:r w:rsidRPr="00B224C1">
        <w:rPr>
          <w:rFonts w:ascii="CG Times (WN)" w:hAnsi="CG Times (WN)"/>
        </w:rPr>
        <w:t>.</w:t>
      </w:r>
    </w:p>
    <w:p w14:paraId="00102193" w14:textId="77777777" w:rsidR="00FA6D20" w:rsidRPr="00B224C1" w:rsidRDefault="00FA6D20" w:rsidP="00FA6D20">
      <w:pPr>
        <w:keepLines/>
        <w:ind w:left="1702" w:hanging="1418"/>
        <w:rPr>
          <w:rFonts w:eastAsia="Times New Roman"/>
        </w:rPr>
      </w:pPr>
      <w:r w:rsidRPr="00B224C1">
        <w:rPr>
          <w:rFonts w:eastAsia="Times New Roman"/>
        </w:rPr>
        <w:t xml:space="preserve">[1] </w:t>
      </w:r>
      <w:r w:rsidRPr="00B224C1">
        <w:rPr>
          <w:rFonts w:eastAsia="Times New Roman"/>
        </w:rPr>
        <w:tab/>
        <w:t>3GPP TR 21.905: "Vocabulary for 3GPP Specifications".</w:t>
      </w:r>
    </w:p>
    <w:p w14:paraId="05E4B735" w14:textId="77777777" w:rsidR="00FA6D20" w:rsidRPr="00B224C1" w:rsidRDefault="00FA6D20" w:rsidP="00FA6D20">
      <w:pPr>
        <w:keepLines/>
        <w:ind w:left="1702" w:hanging="1418"/>
        <w:rPr>
          <w:rFonts w:eastAsia="Times New Roman"/>
        </w:rPr>
      </w:pPr>
      <w:r w:rsidRPr="00B224C1">
        <w:rPr>
          <w:rFonts w:eastAsia="Times New Roman"/>
        </w:rPr>
        <w:t xml:space="preserve">[2] </w:t>
      </w:r>
      <w:r w:rsidRPr="00B224C1">
        <w:rPr>
          <w:rFonts w:eastAsia="Times New Roman"/>
        </w:rPr>
        <w:tab/>
        <w:t>3GPP TR 38.914: “Study on 6G Scenarios and requirements”.</w:t>
      </w:r>
    </w:p>
    <w:p w14:paraId="32552594" w14:textId="77777777" w:rsidR="00FA6D20" w:rsidRPr="00B224C1" w:rsidRDefault="00FA6D20" w:rsidP="00FA6D20">
      <w:pPr>
        <w:keepLines/>
        <w:ind w:left="1702" w:hanging="1418"/>
        <w:rPr>
          <w:rFonts w:eastAsia="Times New Roman"/>
        </w:rPr>
      </w:pPr>
      <w:r w:rsidRPr="00B224C1">
        <w:rPr>
          <w:rFonts w:eastAsia="Times New Roman"/>
        </w:rPr>
        <w:t xml:space="preserve">[3] </w:t>
      </w:r>
      <w:r w:rsidRPr="00B224C1">
        <w:rPr>
          <w:rFonts w:eastAsia="Times New Roman"/>
        </w:rPr>
        <w:tab/>
        <w:t>3GPP TR 38.760-2: “Study on 6G Radio RAN2 aspects”.</w:t>
      </w:r>
    </w:p>
    <w:p w14:paraId="078F5E2D" w14:textId="77777777" w:rsidR="00FA6D20" w:rsidRPr="00B224C1" w:rsidRDefault="00FA6D20" w:rsidP="00FA6D20">
      <w:pPr>
        <w:keepLines/>
        <w:ind w:left="1702" w:hanging="1418"/>
        <w:rPr>
          <w:rFonts w:eastAsia="Times New Roman"/>
        </w:rPr>
      </w:pPr>
      <w:r w:rsidRPr="00B224C1">
        <w:rPr>
          <w:rFonts w:eastAsia="Times New Roman"/>
        </w:rPr>
        <w:t xml:space="preserve">[4] </w:t>
      </w:r>
      <w:r w:rsidRPr="00B224C1">
        <w:rPr>
          <w:rFonts w:eastAsia="Times New Roman"/>
        </w:rPr>
        <w:tab/>
        <w:t>3GPP TR 23.801-01: “Study on Architecture for 6G System”.</w:t>
      </w:r>
    </w:p>
    <w:p w14:paraId="221CA995" w14:textId="77777777" w:rsidR="00FA6D20" w:rsidRPr="00B224C1" w:rsidRDefault="00FA6D20" w:rsidP="00FA6D20">
      <w:pPr>
        <w:keepLines/>
        <w:ind w:left="1702" w:hanging="1418"/>
        <w:rPr>
          <w:rFonts w:eastAsia="Times New Roman"/>
        </w:rPr>
      </w:pPr>
      <w:r w:rsidRPr="00B224C1">
        <w:rPr>
          <w:rFonts w:eastAsia="Times New Roman"/>
        </w:rPr>
        <w:t xml:space="preserve">[5] </w:t>
      </w:r>
      <w:r w:rsidRPr="00B224C1">
        <w:rPr>
          <w:rFonts w:eastAsia="Times New Roman"/>
        </w:rPr>
        <w:tab/>
        <w:t>3GPP TR 33.771: “Study on supporting AEAD algorithms”.</w:t>
      </w:r>
    </w:p>
    <w:p w14:paraId="40A28CAD" w14:textId="77777777" w:rsidR="00FA6D20" w:rsidRDefault="00FA6D20" w:rsidP="00FA6D20">
      <w:pPr>
        <w:keepLines/>
        <w:ind w:left="1702" w:hanging="1418"/>
        <w:rPr>
          <w:rFonts w:eastAsia="Times New Roman"/>
        </w:rPr>
      </w:pPr>
      <w:r w:rsidRPr="00B224C1">
        <w:rPr>
          <w:rFonts w:eastAsia="Times New Roman"/>
        </w:rPr>
        <w:t>[6]</w:t>
      </w:r>
      <w:r w:rsidRPr="00B224C1">
        <w:rPr>
          <w:rFonts w:eastAsia="Times New Roman"/>
        </w:rPr>
        <w:tab/>
        <w:t xml:space="preserve">3GPP TR 23.801-1: "Study on Architecture for 6G System". </w:t>
      </w:r>
    </w:p>
    <w:p w14:paraId="36FB90A1" w14:textId="77777777" w:rsidR="00FA6D20" w:rsidRDefault="00FA6D20" w:rsidP="00FA6D20">
      <w:pPr>
        <w:keepLines/>
        <w:ind w:left="1702" w:hanging="1418"/>
        <w:rPr>
          <w:ins w:id="2" w:author="Qualcomm-2" w:date="2026-01-23T12:23:00Z" w16du:dateUtc="2026-01-23T20:23:00Z"/>
          <w:rFonts w:eastAsia="Times New Roman"/>
        </w:rPr>
      </w:pPr>
      <w:ins w:id="3" w:author="Qualcomm-2" w:date="2026-01-23T12:23:00Z" w16du:dateUtc="2026-01-23T20:23:00Z">
        <w:r>
          <w:rPr>
            <w:rFonts w:eastAsia="Times New Roman"/>
          </w:rPr>
          <w:t>[x]</w:t>
        </w:r>
        <w:r>
          <w:rPr>
            <w:rFonts w:eastAsia="Times New Roman"/>
          </w:rPr>
          <w:tab/>
          <w:t>“</w:t>
        </w:r>
        <w:r w:rsidRPr="00595A04">
          <w:rPr>
            <w:rFonts w:eastAsia="Times New Roman"/>
          </w:rPr>
          <w:t>A Stealthy Location Identification Attack Exploiting Carrier Aggregation in Cellular Networks</w:t>
        </w:r>
        <w:r>
          <w:rPr>
            <w:rFonts w:eastAsia="Times New Roman"/>
          </w:rPr>
          <w:t xml:space="preserve">”, </w:t>
        </w:r>
        <w:r w:rsidRPr="0042210D">
          <w:rPr>
            <w:rFonts w:eastAsia="Times New Roman"/>
          </w:rPr>
          <w:t>N</w:t>
        </w:r>
        <w:r>
          <w:rPr>
            <w:rFonts w:eastAsia="Times New Roman"/>
          </w:rPr>
          <w:t>.</w:t>
        </w:r>
        <w:r w:rsidRPr="0042210D">
          <w:rPr>
            <w:rFonts w:eastAsia="Times New Roman"/>
          </w:rPr>
          <w:t xml:space="preserve"> Lakshmanan</w:t>
        </w:r>
        <w:r>
          <w:rPr>
            <w:rFonts w:eastAsia="Times New Roman"/>
          </w:rPr>
          <w:t>,</w:t>
        </w:r>
        <w:r w:rsidRPr="0042210D">
          <w:rPr>
            <w:rFonts w:eastAsia="Times New Roman"/>
          </w:rPr>
          <w:t xml:space="preserve"> N</w:t>
        </w:r>
        <w:r>
          <w:rPr>
            <w:rFonts w:eastAsia="Times New Roman"/>
          </w:rPr>
          <w:t>.</w:t>
        </w:r>
        <w:r w:rsidRPr="0042210D">
          <w:rPr>
            <w:rFonts w:eastAsia="Times New Roman"/>
          </w:rPr>
          <w:t xml:space="preserve"> Budhdev</w:t>
        </w:r>
        <w:r>
          <w:rPr>
            <w:rFonts w:eastAsia="Times New Roman"/>
          </w:rPr>
          <w:t>,</w:t>
        </w:r>
        <w:r w:rsidRPr="0042210D">
          <w:rPr>
            <w:rFonts w:eastAsia="Times New Roman"/>
          </w:rPr>
          <w:t xml:space="preserve"> M</w:t>
        </w:r>
        <w:r>
          <w:rPr>
            <w:rFonts w:eastAsia="Times New Roman"/>
          </w:rPr>
          <w:t>.</w:t>
        </w:r>
        <w:r w:rsidRPr="0042210D">
          <w:rPr>
            <w:rFonts w:eastAsia="Times New Roman"/>
          </w:rPr>
          <w:t xml:space="preserve"> Kang</w:t>
        </w:r>
        <w:r>
          <w:rPr>
            <w:rFonts w:eastAsia="Times New Roman"/>
          </w:rPr>
          <w:t>,</w:t>
        </w:r>
        <w:r w:rsidRPr="0042210D">
          <w:rPr>
            <w:rFonts w:eastAsia="Times New Roman"/>
          </w:rPr>
          <w:t xml:space="preserve"> M</w:t>
        </w:r>
        <w:r>
          <w:rPr>
            <w:rFonts w:eastAsia="Times New Roman"/>
          </w:rPr>
          <w:t>.</w:t>
        </w:r>
        <w:r w:rsidRPr="0042210D">
          <w:rPr>
            <w:rFonts w:eastAsia="Times New Roman"/>
          </w:rPr>
          <w:t xml:space="preserve"> Chan</w:t>
        </w:r>
        <w:r>
          <w:rPr>
            <w:rFonts w:eastAsia="Times New Roman"/>
          </w:rPr>
          <w:t>,</w:t>
        </w:r>
        <w:r w:rsidRPr="0042210D">
          <w:rPr>
            <w:rFonts w:eastAsia="Times New Roman"/>
          </w:rPr>
          <w:t xml:space="preserve"> J</w:t>
        </w:r>
        <w:r>
          <w:rPr>
            <w:rFonts w:eastAsia="Times New Roman"/>
          </w:rPr>
          <w:t>.</w:t>
        </w:r>
        <w:r w:rsidRPr="0042210D">
          <w:rPr>
            <w:rFonts w:eastAsia="Times New Roman"/>
          </w:rPr>
          <w:t xml:space="preserve"> Han</w:t>
        </w:r>
        <w:r>
          <w:rPr>
            <w:rFonts w:eastAsia="Times New Roman"/>
          </w:rPr>
          <w:t xml:space="preserve">, </w:t>
        </w:r>
        <w:r w:rsidRPr="008F1CF9">
          <w:rPr>
            <w:rFonts w:eastAsia="Times New Roman"/>
          </w:rPr>
          <w:t>USENIX Security 21</w:t>
        </w:r>
      </w:ins>
    </w:p>
    <w:p w14:paraId="6BE84AC6" w14:textId="77777777" w:rsidR="00FA6D20" w:rsidRDefault="00FA6D20" w:rsidP="00FA6D20">
      <w:pPr>
        <w:keepLines/>
        <w:ind w:left="1702" w:hanging="1418"/>
        <w:rPr>
          <w:ins w:id="4" w:author="Qualcomm-3" w:date="2026-01-26T16:06:00Z" w16du:dateUtc="2026-01-26T16:06:00Z"/>
          <w:rFonts w:eastAsia="Times New Roman"/>
        </w:rPr>
      </w:pPr>
      <w:ins w:id="5" w:author="Qualcomm-2" w:date="2026-01-23T12:23:00Z" w16du:dateUtc="2026-01-23T20:23:00Z">
        <w:r>
          <w:rPr>
            <w:rFonts w:eastAsia="Times New Roman"/>
          </w:rPr>
          <w:t>[y]</w:t>
        </w:r>
        <w:r>
          <w:rPr>
            <w:rFonts w:eastAsia="Times New Roman"/>
          </w:rPr>
          <w:tab/>
        </w:r>
        <w:r w:rsidRPr="007F1EAF">
          <w:rPr>
            <w:rFonts w:eastAsia="Times New Roman"/>
          </w:rPr>
          <w:t>“Unprotected 4G/5G Control Procedures at Low Layers Considered Dangerous”, N. Ludant, M. Vomvas, G. Noubir, arXiv:2403.06717</w:t>
        </w:r>
      </w:ins>
    </w:p>
    <w:p w14:paraId="1FB592B1" w14:textId="77777777" w:rsidR="00B711E0" w:rsidRPr="00B224C1" w:rsidRDefault="00B711E0" w:rsidP="00B711E0">
      <w:pPr>
        <w:keepLines/>
        <w:ind w:left="1702" w:hanging="1418"/>
        <w:rPr>
          <w:ins w:id="6" w:author="Qualcomm-2" w:date="2026-01-29T11:58:00Z" w16du:dateUtc="2026-01-29T19:58:00Z"/>
          <w:rFonts w:eastAsia="Times New Roman"/>
        </w:rPr>
      </w:pPr>
      <w:ins w:id="7" w:author="Qualcomm-2" w:date="2026-01-29T11:58:00Z" w16du:dateUtc="2026-01-29T19:58:00Z">
        <w:r>
          <w:rPr>
            <w:rFonts w:eastAsia="Times New Roman"/>
          </w:rPr>
          <w:t>[z]</w:t>
        </w:r>
        <w:r>
          <w:rPr>
            <w:rFonts w:eastAsia="Times New Roman"/>
          </w:rPr>
          <w:tab/>
          <w:t xml:space="preserve">S3-251154 </w:t>
        </w:r>
        <w:r w:rsidRPr="00D431AD">
          <w:rPr>
            <w:rFonts w:eastAsia="Times New Roman"/>
          </w:rPr>
          <w:t>Reply LS on security handling for inter-CU LTM in non-DC cases</w:t>
        </w:r>
      </w:ins>
    </w:p>
    <w:p w14:paraId="5EBC59C9" w14:textId="77777777" w:rsidR="00FA6D20" w:rsidRPr="00FA6D20" w:rsidRDefault="00FA6D20" w:rsidP="007C5564">
      <w:pPr>
        <w:pStyle w:val="Heading3"/>
      </w:pPr>
    </w:p>
    <w:p w14:paraId="55FD46A6" w14:textId="77777777" w:rsidR="002C5816" w:rsidRDefault="002C5816" w:rsidP="002C58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Second Change * * * *</w:t>
      </w:r>
    </w:p>
    <w:p w14:paraId="13010394" w14:textId="77777777" w:rsidR="009A0BB9" w:rsidRDefault="009A0BB9" w:rsidP="009A0BB9">
      <w:pPr>
        <w:pStyle w:val="Heading3"/>
        <w:rPr>
          <w:ins w:id="8" w:author="Qualcomm-2" w:date="2026-01-29T11:57:00Z" w16du:dateUtc="2026-01-29T19:57:00Z"/>
          <w:lang w:val="en-US"/>
        </w:rPr>
      </w:pPr>
      <w:ins w:id="9" w:author="Qualcomm-2" w:date="2026-01-29T11:57:00Z" w16du:dateUtc="2026-01-29T19:57:00Z">
        <w:r>
          <w:rPr>
            <w:lang w:val="en-US"/>
          </w:rPr>
          <w:t>5.2.3.y</w:t>
        </w:r>
        <w:r>
          <w:rPr>
            <w:lang w:val="en-US"/>
          </w:rPr>
          <w:tab/>
          <w:t>Key issue # 2.y: MAC CE security</w:t>
        </w:r>
      </w:ins>
    </w:p>
    <w:p w14:paraId="28F31012" w14:textId="77777777" w:rsidR="009A0BB9" w:rsidRDefault="009A0BB9" w:rsidP="009A0BB9">
      <w:pPr>
        <w:pStyle w:val="Heading4"/>
        <w:rPr>
          <w:ins w:id="10" w:author="Qualcomm-2" w:date="2026-01-29T11:57:00Z" w16du:dateUtc="2026-01-29T19:57:00Z"/>
          <w:lang w:val="en-US"/>
        </w:rPr>
      </w:pPr>
      <w:ins w:id="11" w:author="Qualcomm-2" w:date="2026-01-29T11:57:00Z" w16du:dateUtc="2026-01-29T19:57:00Z">
        <w:r>
          <w:rPr>
            <w:lang w:val="en-US"/>
          </w:rPr>
          <w:t>5.2.3.y.1</w:t>
        </w:r>
        <w:r>
          <w:rPr>
            <w:lang w:val="en-US"/>
          </w:rPr>
          <w:tab/>
          <w:t>Key issue details</w:t>
        </w:r>
      </w:ins>
    </w:p>
    <w:p w14:paraId="0FBC4B13" w14:textId="77777777" w:rsidR="009A0BB9" w:rsidRDefault="009A0BB9" w:rsidP="009A0BB9">
      <w:pPr>
        <w:rPr>
          <w:ins w:id="12" w:author="Qualcomm-2" w:date="2026-01-29T11:57:00Z" w16du:dateUtc="2026-01-29T19:57:00Z"/>
          <w:lang w:val="en-US"/>
        </w:rPr>
      </w:pPr>
      <w:ins w:id="13" w:author="Qualcomm-2" w:date="2026-01-29T11:57:00Z" w16du:dateUtc="2026-01-29T19:57:00Z">
        <w:r>
          <w:rPr>
            <w:lang w:val="en-US"/>
          </w:rPr>
          <w:t xml:space="preserve">RAN2 WG have defined more than 80 MAC Control Elements (MAC CEs) for 5G NR to support time-critical control signaling at the MAC layer. However, such control signaling carried in MAC CEs are exchanged between UE and gNB without any protection. </w:t>
        </w:r>
      </w:ins>
    </w:p>
    <w:p w14:paraId="4598C4C9" w14:textId="77777777" w:rsidR="009A0BB9" w:rsidRDefault="009A0BB9" w:rsidP="009A0BB9">
      <w:pPr>
        <w:rPr>
          <w:ins w:id="14" w:author="Qualcomm-2" w:date="2026-01-29T11:57:00Z" w16du:dateUtc="2026-01-29T19:57:00Z"/>
          <w:lang w:val="en-US"/>
        </w:rPr>
      </w:pPr>
      <w:ins w:id="15" w:author="Qualcomm-2" w:date="2026-01-29T11:57:00Z" w16du:dateUtc="2026-01-29T19:57:00Z">
        <w:r>
          <w:rPr>
            <w:lang w:val="en-US"/>
          </w:rPr>
          <w:t>Due to lack of security protection of MAC CEs, there have been some security and/or privacy concerns raised in the past. Examples include privacy attack based on monitoring the SCell activation/deactivation MAC CE [</w:t>
        </w:r>
        <w:r w:rsidRPr="00466A9B">
          <w:rPr>
            <w:highlight w:val="yellow"/>
            <w:lang w:val="en-US"/>
          </w:rPr>
          <w:t>x</w:t>
        </w:r>
        <w:r>
          <w:rPr>
            <w:lang w:val="en-US"/>
          </w:rPr>
          <w:t>], service degradation by manipulating/injecting various MAC CEs such as Beam Failure Recovery (BFR), Buffer Status Report (BSR), Discontinuous Reception (DRX) Command MAC CEs [</w:t>
        </w:r>
        <w:r w:rsidRPr="00466A9B">
          <w:rPr>
            <w:highlight w:val="yellow"/>
            <w:lang w:val="en-US"/>
          </w:rPr>
          <w:t>y</w:t>
        </w:r>
        <w:r>
          <w:rPr>
            <w:lang w:val="en-US"/>
          </w:rPr>
          <w:t>], to name a few. In addition, there was a security concern of cell switch command MAC CE in NR (see S3-251124 [z]).</w:t>
        </w:r>
      </w:ins>
    </w:p>
    <w:p w14:paraId="10C2254B" w14:textId="77777777" w:rsidR="009A0BB9" w:rsidRDefault="009A0BB9" w:rsidP="009A0BB9">
      <w:pPr>
        <w:rPr>
          <w:ins w:id="16" w:author="Qualcomm-2" w:date="2026-01-29T11:57:00Z" w16du:dateUtc="2026-01-29T19:57:00Z"/>
          <w:lang w:val="en-US"/>
        </w:rPr>
      </w:pPr>
      <w:ins w:id="17" w:author="Qualcomm-2" w:date="2026-01-29T11:57:00Z" w16du:dateUtc="2026-01-29T19:57:00Z">
        <w:r>
          <w:rPr>
            <w:lang w:val="en-US"/>
          </w:rPr>
          <w:t>Though the above concerns/issues were considered not too critical to introduce a security protection mechanism at the MAC layer in 5G NR, it is worth exploring security protection of MAC CEs in 6G to make the 3GPP system more resilient against potential attacks launched over the air interface.</w:t>
        </w:r>
      </w:ins>
    </w:p>
    <w:p w14:paraId="031D72A9" w14:textId="77777777" w:rsidR="009A0BB9" w:rsidRDefault="009A0BB9" w:rsidP="009A0BB9">
      <w:pPr>
        <w:pStyle w:val="Heading4"/>
        <w:rPr>
          <w:ins w:id="18" w:author="Qualcomm-2" w:date="2026-01-29T11:57:00Z" w16du:dateUtc="2026-01-29T19:57:00Z"/>
          <w:lang w:val="en-US"/>
        </w:rPr>
      </w:pPr>
      <w:ins w:id="19" w:author="Qualcomm-2" w:date="2026-01-29T11:57:00Z" w16du:dateUtc="2026-01-29T19:57:00Z">
        <w:r>
          <w:rPr>
            <w:lang w:val="en-US"/>
          </w:rPr>
          <w:t>5.2.3.y.2</w:t>
        </w:r>
        <w:r>
          <w:rPr>
            <w:lang w:val="en-US"/>
          </w:rPr>
          <w:tab/>
          <w:t>Security threats</w:t>
        </w:r>
      </w:ins>
    </w:p>
    <w:p w14:paraId="1BC46AA7" w14:textId="77777777" w:rsidR="009A0BB9" w:rsidRDefault="009A0BB9" w:rsidP="009A0BB9">
      <w:pPr>
        <w:rPr>
          <w:ins w:id="20" w:author="Qualcomm-2" w:date="2026-01-29T11:57:00Z" w16du:dateUtc="2026-01-29T19:57:00Z"/>
          <w:lang w:val="en-US"/>
        </w:rPr>
      </w:pPr>
      <w:ins w:id="21" w:author="Qualcomm-2" w:date="2026-01-29T11:57:00Z" w16du:dateUtc="2026-01-29T19:57:00Z">
        <w:r>
          <w:rPr>
            <w:lang w:val="en-US"/>
          </w:rPr>
          <w:t>The security threats related to MAC CEs and their risk analysis are documented in Annex B of the present document.</w:t>
        </w:r>
      </w:ins>
    </w:p>
    <w:p w14:paraId="593C576B" w14:textId="77777777" w:rsidR="009A0BB9" w:rsidRDefault="009A0BB9" w:rsidP="009A0BB9">
      <w:pPr>
        <w:pStyle w:val="Heading4"/>
        <w:rPr>
          <w:ins w:id="22" w:author="Qualcomm-2" w:date="2026-01-29T11:57:00Z" w16du:dateUtc="2026-01-29T19:57:00Z"/>
          <w:lang w:val="en-US"/>
        </w:rPr>
      </w:pPr>
      <w:ins w:id="23" w:author="Qualcomm-2" w:date="2026-01-29T11:57:00Z" w16du:dateUtc="2026-01-29T19:57:00Z">
        <w:r>
          <w:rPr>
            <w:lang w:val="en-US"/>
          </w:rPr>
          <w:t>5.2.3.y.3</w:t>
        </w:r>
        <w:r>
          <w:rPr>
            <w:lang w:val="en-US"/>
          </w:rPr>
          <w:tab/>
          <w:t>Potential security requirements</w:t>
        </w:r>
      </w:ins>
    </w:p>
    <w:p w14:paraId="7AF2910A" w14:textId="77777777" w:rsidR="009A0BB9" w:rsidRDefault="009A0BB9" w:rsidP="009A0BB9">
      <w:pPr>
        <w:rPr>
          <w:ins w:id="24" w:author="Qualcomm-2" w:date="2026-01-29T11:57:00Z" w16du:dateUtc="2026-01-29T19:57:00Z"/>
          <w:lang w:val="en-US"/>
        </w:rPr>
      </w:pPr>
      <w:ins w:id="25" w:author="Qualcomm-2" w:date="2026-01-29T11:57:00Z" w16du:dateUtc="2026-01-29T19:57:00Z">
        <w:r>
          <w:rPr>
            <w:lang w:val="en-US"/>
          </w:rPr>
          <w:t>6G system shall support a means to provide confidentiality, integrity and replay protection of MAC CEs.</w:t>
        </w:r>
      </w:ins>
    </w:p>
    <w:p w14:paraId="46B31F6C" w14:textId="77777777" w:rsidR="009A0BB9" w:rsidRDefault="009A0BB9" w:rsidP="009A0BB9">
      <w:pPr>
        <w:pStyle w:val="Heading4"/>
        <w:rPr>
          <w:ins w:id="26" w:author="Qualcomm-2" w:date="2026-01-29T11:57:00Z" w16du:dateUtc="2026-01-29T19:57:00Z"/>
          <w:lang w:val="en-US"/>
        </w:rPr>
      </w:pPr>
      <w:ins w:id="27" w:author="Qualcomm-2" w:date="2026-01-29T11:57:00Z" w16du:dateUtc="2026-01-29T19:57:00Z">
        <w:r>
          <w:rPr>
            <w:lang w:val="en-US"/>
          </w:rPr>
          <w:t>5.2.3.y.4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B96511" w14:textId="77777777" w:rsidR="00F773CF" w:rsidRDefault="00F773CF">
      <w:r>
        <w:separator/>
      </w:r>
    </w:p>
  </w:endnote>
  <w:endnote w:type="continuationSeparator" w:id="0">
    <w:p w14:paraId="7BDE9899" w14:textId="77777777" w:rsidR="00F773CF" w:rsidRDefault="00F77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700A6" w14:textId="77777777" w:rsidR="00F773CF" w:rsidRDefault="00F773CF">
      <w:r>
        <w:separator/>
      </w:r>
    </w:p>
  </w:footnote>
  <w:footnote w:type="continuationSeparator" w:id="0">
    <w:p w14:paraId="199A8453" w14:textId="77777777" w:rsidR="00F773CF" w:rsidRDefault="00F77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2">
    <w15:presenceInfo w15:providerId="None" w15:userId="Qualcomm-2"/>
  </w15:person>
  <w15:person w15:author="Qualcomm-3">
    <w15:presenceInfo w15:providerId="None" w15:userId="Qualcomm-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2978"/>
    <w:rsid w:val="00013964"/>
    <w:rsid w:val="000152BA"/>
    <w:rsid w:val="00016B58"/>
    <w:rsid w:val="00032590"/>
    <w:rsid w:val="000510A0"/>
    <w:rsid w:val="00052BDB"/>
    <w:rsid w:val="0005753F"/>
    <w:rsid w:val="000611E0"/>
    <w:rsid w:val="000712E7"/>
    <w:rsid w:val="000718F5"/>
    <w:rsid w:val="00072497"/>
    <w:rsid w:val="00083911"/>
    <w:rsid w:val="00091736"/>
    <w:rsid w:val="000A078D"/>
    <w:rsid w:val="000A4647"/>
    <w:rsid w:val="000B59EB"/>
    <w:rsid w:val="000C090D"/>
    <w:rsid w:val="000D41B8"/>
    <w:rsid w:val="000E185A"/>
    <w:rsid w:val="000F38B7"/>
    <w:rsid w:val="000F3B63"/>
    <w:rsid w:val="0010504F"/>
    <w:rsid w:val="001107E1"/>
    <w:rsid w:val="00117C88"/>
    <w:rsid w:val="00121F89"/>
    <w:rsid w:val="00130E3A"/>
    <w:rsid w:val="00137413"/>
    <w:rsid w:val="00141EBC"/>
    <w:rsid w:val="001442AB"/>
    <w:rsid w:val="00152DF1"/>
    <w:rsid w:val="001604A8"/>
    <w:rsid w:val="001617BD"/>
    <w:rsid w:val="0017111D"/>
    <w:rsid w:val="001727FA"/>
    <w:rsid w:val="001778FA"/>
    <w:rsid w:val="001876B9"/>
    <w:rsid w:val="001949FA"/>
    <w:rsid w:val="001A2D04"/>
    <w:rsid w:val="001B093A"/>
    <w:rsid w:val="001B69A9"/>
    <w:rsid w:val="001C5CF1"/>
    <w:rsid w:val="001D13B9"/>
    <w:rsid w:val="001D5702"/>
    <w:rsid w:val="001E0166"/>
    <w:rsid w:val="001E0D7D"/>
    <w:rsid w:val="001F39D0"/>
    <w:rsid w:val="002000EF"/>
    <w:rsid w:val="0020363C"/>
    <w:rsid w:val="00203767"/>
    <w:rsid w:val="00214DF0"/>
    <w:rsid w:val="00224FC6"/>
    <w:rsid w:val="00232702"/>
    <w:rsid w:val="002460C3"/>
    <w:rsid w:val="002474B7"/>
    <w:rsid w:val="002608C9"/>
    <w:rsid w:val="00266561"/>
    <w:rsid w:val="002675AC"/>
    <w:rsid w:val="00287C53"/>
    <w:rsid w:val="002903A0"/>
    <w:rsid w:val="002A2A6E"/>
    <w:rsid w:val="002C0322"/>
    <w:rsid w:val="002C5816"/>
    <w:rsid w:val="002C7896"/>
    <w:rsid w:val="002E70EB"/>
    <w:rsid w:val="002F1D70"/>
    <w:rsid w:val="002F23FE"/>
    <w:rsid w:val="002F63F5"/>
    <w:rsid w:val="0032150F"/>
    <w:rsid w:val="0032355A"/>
    <w:rsid w:val="00330872"/>
    <w:rsid w:val="00336722"/>
    <w:rsid w:val="00343DDE"/>
    <w:rsid w:val="00350E48"/>
    <w:rsid w:val="00375F29"/>
    <w:rsid w:val="00386CCD"/>
    <w:rsid w:val="003903B8"/>
    <w:rsid w:val="00392386"/>
    <w:rsid w:val="003B0936"/>
    <w:rsid w:val="003B41F7"/>
    <w:rsid w:val="003D6C64"/>
    <w:rsid w:val="003E100C"/>
    <w:rsid w:val="003E181D"/>
    <w:rsid w:val="004020F7"/>
    <w:rsid w:val="004054C1"/>
    <w:rsid w:val="0041457A"/>
    <w:rsid w:val="0042210D"/>
    <w:rsid w:val="00422258"/>
    <w:rsid w:val="00423856"/>
    <w:rsid w:val="004270D8"/>
    <w:rsid w:val="0044235F"/>
    <w:rsid w:val="004560C8"/>
    <w:rsid w:val="00461AC2"/>
    <w:rsid w:val="00466A9B"/>
    <w:rsid w:val="004721C0"/>
    <w:rsid w:val="00484CE0"/>
    <w:rsid w:val="004914A2"/>
    <w:rsid w:val="00497532"/>
    <w:rsid w:val="004A28D7"/>
    <w:rsid w:val="004A290E"/>
    <w:rsid w:val="004A3A04"/>
    <w:rsid w:val="004A4F0E"/>
    <w:rsid w:val="004D0B8B"/>
    <w:rsid w:val="004D78AC"/>
    <w:rsid w:val="004E192D"/>
    <w:rsid w:val="004E29EB"/>
    <w:rsid w:val="004E2F92"/>
    <w:rsid w:val="0051513A"/>
    <w:rsid w:val="0051688C"/>
    <w:rsid w:val="005216AD"/>
    <w:rsid w:val="00542FD4"/>
    <w:rsid w:val="00544C42"/>
    <w:rsid w:val="00552275"/>
    <w:rsid w:val="005554FD"/>
    <w:rsid w:val="00555FD4"/>
    <w:rsid w:val="005562E2"/>
    <w:rsid w:val="005626E3"/>
    <w:rsid w:val="00562DB2"/>
    <w:rsid w:val="00566EFD"/>
    <w:rsid w:val="00570580"/>
    <w:rsid w:val="0057228D"/>
    <w:rsid w:val="00572E4E"/>
    <w:rsid w:val="00577273"/>
    <w:rsid w:val="00582BA5"/>
    <w:rsid w:val="005864FF"/>
    <w:rsid w:val="00587CB1"/>
    <w:rsid w:val="00590FBB"/>
    <w:rsid w:val="00591F48"/>
    <w:rsid w:val="00595A04"/>
    <w:rsid w:val="005A2A12"/>
    <w:rsid w:val="005A3989"/>
    <w:rsid w:val="005A78CB"/>
    <w:rsid w:val="005D127F"/>
    <w:rsid w:val="005D38CD"/>
    <w:rsid w:val="005D5FE8"/>
    <w:rsid w:val="005F0DE0"/>
    <w:rsid w:val="005F1880"/>
    <w:rsid w:val="005F57D2"/>
    <w:rsid w:val="005F592D"/>
    <w:rsid w:val="00610FC8"/>
    <w:rsid w:val="00621D28"/>
    <w:rsid w:val="0062379E"/>
    <w:rsid w:val="006270F4"/>
    <w:rsid w:val="006277BA"/>
    <w:rsid w:val="00633CFD"/>
    <w:rsid w:val="006451F1"/>
    <w:rsid w:val="00653E2A"/>
    <w:rsid w:val="00657EC8"/>
    <w:rsid w:val="00682ADE"/>
    <w:rsid w:val="0069541A"/>
    <w:rsid w:val="006D51E6"/>
    <w:rsid w:val="0070248F"/>
    <w:rsid w:val="00703032"/>
    <w:rsid w:val="0070362E"/>
    <w:rsid w:val="007038DF"/>
    <w:rsid w:val="0070797C"/>
    <w:rsid w:val="00707C63"/>
    <w:rsid w:val="00715710"/>
    <w:rsid w:val="007242B7"/>
    <w:rsid w:val="007278EB"/>
    <w:rsid w:val="007520D0"/>
    <w:rsid w:val="00753301"/>
    <w:rsid w:val="007560B8"/>
    <w:rsid w:val="00772AB5"/>
    <w:rsid w:val="00774A78"/>
    <w:rsid w:val="00775840"/>
    <w:rsid w:val="00780A06"/>
    <w:rsid w:val="00781CBD"/>
    <w:rsid w:val="00785301"/>
    <w:rsid w:val="007857E9"/>
    <w:rsid w:val="00793D77"/>
    <w:rsid w:val="007A69B4"/>
    <w:rsid w:val="007B031D"/>
    <w:rsid w:val="007C02D0"/>
    <w:rsid w:val="007C1E10"/>
    <w:rsid w:val="007C5564"/>
    <w:rsid w:val="007D221D"/>
    <w:rsid w:val="007D3A10"/>
    <w:rsid w:val="007E676D"/>
    <w:rsid w:val="007F1042"/>
    <w:rsid w:val="007F1EAF"/>
    <w:rsid w:val="007F43B8"/>
    <w:rsid w:val="00802CD4"/>
    <w:rsid w:val="0080556D"/>
    <w:rsid w:val="0082707E"/>
    <w:rsid w:val="008325C8"/>
    <w:rsid w:val="00843EE2"/>
    <w:rsid w:val="008547C4"/>
    <w:rsid w:val="008575E8"/>
    <w:rsid w:val="00861982"/>
    <w:rsid w:val="00872161"/>
    <w:rsid w:val="00877DE7"/>
    <w:rsid w:val="00883CE3"/>
    <w:rsid w:val="008A14F6"/>
    <w:rsid w:val="008A4537"/>
    <w:rsid w:val="008A50A8"/>
    <w:rsid w:val="008B4AAF"/>
    <w:rsid w:val="008D44B2"/>
    <w:rsid w:val="008E2C6F"/>
    <w:rsid w:val="008F1CF9"/>
    <w:rsid w:val="008F4BAD"/>
    <w:rsid w:val="00903F86"/>
    <w:rsid w:val="00904B48"/>
    <w:rsid w:val="009158D2"/>
    <w:rsid w:val="0092099C"/>
    <w:rsid w:val="009255E7"/>
    <w:rsid w:val="009276FC"/>
    <w:rsid w:val="00930A6D"/>
    <w:rsid w:val="009379C6"/>
    <w:rsid w:val="00940AC2"/>
    <w:rsid w:val="0094675B"/>
    <w:rsid w:val="00957C6D"/>
    <w:rsid w:val="00972B6E"/>
    <w:rsid w:val="0097485E"/>
    <w:rsid w:val="00974B0D"/>
    <w:rsid w:val="00982BA7"/>
    <w:rsid w:val="00990F07"/>
    <w:rsid w:val="009A0BB9"/>
    <w:rsid w:val="009A21B0"/>
    <w:rsid w:val="009A2434"/>
    <w:rsid w:val="009D0513"/>
    <w:rsid w:val="009E7AB8"/>
    <w:rsid w:val="00A013EE"/>
    <w:rsid w:val="00A34787"/>
    <w:rsid w:val="00A36D2C"/>
    <w:rsid w:val="00A55F72"/>
    <w:rsid w:val="00A60AB6"/>
    <w:rsid w:val="00A75275"/>
    <w:rsid w:val="00A8533F"/>
    <w:rsid w:val="00A87308"/>
    <w:rsid w:val="00A97832"/>
    <w:rsid w:val="00AA3DBE"/>
    <w:rsid w:val="00AA7E59"/>
    <w:rsid w:val="00AB18A2"/>
    <w:rsid w:val="00AB6E3D"/>
    <w:rsid w:val="00AD08C9"/>
    <w:rsid w:val="00AD35E9"/>
    <w:rsid w:val="00AD49FD"/>
    <w:rsid w:val="00AE01EE"/>
    <w:rsid w:val="00AE0744"/>
    <w:rsid w:val="00AE35AD"/>
    <w:rsid w:val="00B00015"/>
    <w:rsid w:val="00B1513B"/>
    <w:rsid w:val="00B224C1"/>
    <w:rsid w:val="00B26608"/>
    <w:rsid w:val="00B41104"/>
    <w:rsid w:val="00B5751D"/>
    <w:rsid w:val="00B711E0"/>
    <w:rsid w:val="00B75834"/>
    <w:rsid w:val="00B825AB"/>
    <w:rsid w:val="00BA4BE2"/>
    <w:rsid w:val="00BB598E"/>
    <w:rsid w:val="00BC132B"/>
    <w:rsid w:val="00BD1620"/>
    <w:rsid w:val="00BE256F"/>
    <w:rsid w:val="00BE6C48"/>
    <w:rsid w:val="00BF3721"/>
    <w:rsid w:val="00BF487E"/>
    <w:rsid w:val="00C010AE"/>
    <w:rsid w:val="00C01757"/>
    <w:rsid w:val="00C15FE7"/>
    <w:rsid w:val="00C56F8B"/>
    <w:rsid w:val="00C601CB"/>
    <w:rsid w:val="00C66015"/>
    <w:rsid w:val="00C766DB"/>
    <w:rsid w:val="00C86F41"/>
    <w:rsid w:val="00C87441"/>
    <w:rsid w:val="00C9121F"/>
    <w:rsid w:val="00C91FA8"/>
    <w:rsid w:val="00C93D83"/>
    <w:rsid w:val="00CC4471"/>
    <w:rsid w:val="00CC4CEE"/>
    <w:rsid w:val="00CD646F"/>
    <w:rsid w:val="00CD76DB"/>
    <w:rsid w:val="00CF2F05"/>
    <w:rsid w:val="00CF6C1A"/>
    <w:rsid w:val="00CF7266"/>
    <w:rsid w:val="00D01B08"/>
    <w:rsid w:val="00D053F9"/>
    <w:rsid w:val="00D07287"/>
    <w:rsid w:val="00D11D0D"/>
    <w:rsid w:val="00D22E7B"/>
    <w:rsid w:val="00D318B2"/>
    <w:rsid w:val="00D33BE2"/>
    <w:rsid w:val="00D3673F"/>
    <w:rsid w:val="00D431AD"/>
    <w:rsid w:val="00D55FB4"/>
    <w:rsid w:val="00D663E8"/>
    <w:rsid w:val="00D72643"/>
    <w:rsid w:val="00D7543B"/>
    <w:rsid w:val="00D820B8"/>
    <w:rsid w:val="00D83F94"/>
    <w:rsid w:val="00D85E7E"/>
    <w:rsid w:val="00D87E2C"/>
    <w:rsid w:val="00D943E0"/>
    <w:rsid w:val="00DA1740"/>
    <w:rsid w:val="00DA2C7F"/>
    <w:rsid w:val="00DC2256"/>
    <w:rsid w:val="00DD3DEB"/>
    <w:rsid w:val="00DD7560"/>
    <w:rsid w:val="00DE2CD7"/>
    <w:rsid w:val="00DE5A36"/>
    <w:rsid w:val="00DF0A38"/>
    <w:rsid w:val="00E07761"/>
    <w:rsid w:val="00E1464D"/>
    <w:rsid w:val="00E25C95"/>
    <w:rsid w:val="00E25D01"/>
    <w:rsid w:val="00E53D81"/>
    <w:rsid w:val="00E54C0A"/>
    <w:rsid w:val="00E67C97"/>
    <w:rsid w:val="00E91A07"/>
    <w:rsid w:val="00EA515D"/>
    <w:rsid w:val="00EA51E5"/>
    <w:rsid w:val="00EB0438"/>
    <w:rsid w:val="00EC4C02"/>
    <w:rsid w:val="00EC6049"/>
    <w:rsid w:val="00EE4459"/>
    <w:rsid w:val="00EF1896"/>
    <w:rsid w:val="00EF4754"/>
    <w:rsid w:val="00F0583F"/>
    <w:rsid w:val="00F21090"/>
    <w:rsid w:val="00F30FD1"/>
    <w:rsid w:val="00F4171D"/>
    <w:rsid w:val="00F431B2"/>
    <w:rsid w:val="00F57C87"/>
    <w:rsid w:val="00F63DC5"/>
    <w:rsid w:val="00F64D5B"/>
    <w:rsid w:val="00F6525A"/>
    <w:rsid w:val="00F65EBC"/>
    <w:rsid w:val="00F74AA4"/>
    <w:rsid w:val="00F7627E"/>
    <w:rsid w:val="00F773CF"/>
    <w:rsid w:val="00F87795"/>
    <w:rsid w:val="00F9368E"/>
    <w:rsid w:val="00F94DD8"/>
    <w:rsid w:val="00FA3B98"/>
    <w:rsid w:val="00FA431F"/>
    <w:rsid w:val="00FA6B8A"/>
    <w:rsid w:val="00FA6D20"/>
    <w:rsid w:val="00FA75DE"/>
    <w:rsid w:val="00FB653F"/>
    <w:rsid w:val="00FC2C49"/>
    <w:rsid w:val="00FC3645"/>
    <w:rsid w:val="00FC77B8"/>
    <w:rsid w:val="00FD0ACF"/>
    <w:rsid w:val="00FF0507"/>
    <w:rsid w:val="00FF365E"/>
    <w:rsid w:val="00FF5E7D"/>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0F4"/>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Heading1Char">
    <w:name w:val="Heading 1 Char"/>
    <w:basedOn w:val="DefaultParagraphFont"/>
    <w:link w:val="Heading1"/>
    <w:rsid w:val="002460C3"/>
    <w:rPr>
      <w:rFonts w:ascii="Arial" w:hAnsi="Arial"/>
      <w:sz w:val="36"/>
      <w:lang w:eastAsia="en-US"/>
    </w:rPr>
  </w:style>
  <w:style w:type="character" w:customStyle="1" w:styleId="B1Char">
    <w:name w:val="B1 Char"/>
    <w:link w:val="B1"/>
    <w:qFormat/>
    <w:rsid w:val="002460C3"/>
    <w:rPr>
      <w:rFonts w:ascii="Times New Roman" w:hAnsi="Times New Roman"/>
      <w:lang w:eastAsia="en-US"/>
    </w:rPr>
  </w:style>
  <w:style w:type="character" w:customStyle="1" w:styleId="EXChar">
    <w:name w:val="EX Char"/>
    <w:link w:val="EX"/>
    <w:qFormat/>
    <w:locked/>
    <w:rsid w:val="002460C3"/>
    <w:rPr>
      <w:rFonts w:ascii="Times New Roman" w:hAnsi="Times New Roman"/>
      <w:lang w:eastAsia="en-US"/>
    </w:rPr>
  </w:style>
  <w:style w:type="character" w:styleId="UnresolvedMention">
    <w:name w:val="Unresolved Mention"/>
    <w:basedOn w:val="DefaultParagraphFont"/>
    <w:uiPriority w:val="99"/>
    <w:semiHidden/>
    <w:unhideWhenUsed/>
    <w:rsid w:val="003D6C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506</Words>
  <Characters>2666</Characters>
  <Application>Microsoft Office Word</Application>
  <DocSecurity>0</DocSecurity>
  <Lines>57</Lines>
  <Paragraphs>45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3</cp:revision>
  <cp:lastPrinted>1900-01-01T08:00:00Z</cp:lastPrinted>
  <dcterms:created xsi:type="dcterms:W3CDTF">2026-02-02T11:48:00Z</dcterms:created>
  <dcterms:modified xsi:type="dcterms:W3CDTF">2026-02-02T11:48:00Z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